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00D97" w14:textId="0F15B846" w:rsidR="00737D79" w:rsidRDefault="00737D79" w:rsidP="00737D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Anne MARNEY</w:t>
      </w:r>
      <w:r>
        <w:rPr>
          <w:rFonts w:ascii="Times New Roman" w:hAnsi="Times New Roman" w:cs="Times New Roman"/>
          <w:sz w:val="24"/>
          <w:szCs w:val="24"/>
        </w:rPr>
        <w:t xml:space="preserve">      (fl.1414)</w:t>
      </w:r>
    </w:p>
    <w:p w14:paraId="37F6259C" w14:textId="77777777" w:rsidR="00737D79" w:rsidRDefault="00737D79" w:rsidP="00737D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0D9DA5" w14:textId="77777777" w:rsidR="00737D79" w:rsidRDefault="00737D79" w:rsidP="00737D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65CA31" w14:textId="77777777" w:rsidR="00737D79" w:rsidRDefault="00737D79" w:rsidP="00737D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Sir William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Marney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d.1414)(q.v.).   (H.O.C. III pp.693-5)</w:t>
      </w:r>
    </w:p>
    <w:p w14:paraId="4E0A6808" w14:textId="77777777" w:rsidR="00737D79" w:rsidRDefault="00737D79" w:rsidP="00737D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2 Sir Thomas Tyrell(ibid.).   (ibid.)</w:t>
      </w:r>
    </w:p>
    <w:p w14:paraId="0045D786" w14:textId="77777777" w:rsidR="00737D79" w:rsidRDefault="00737D79" w:rsidP="00737D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69D047" w14:textId="77777777" w:rsidR="00737D79" w:rsidRDefault="00737D79" w:rsidP="00737D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67E7CD" w14:textId="77777777" w:rsidR="00737D79" w:rsidRDefault="00737D79" w:rsidP="00737D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2021</w:t>
      </w:r>
    </w:p>
    <w:p w14:paraId="1D0911F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D8341" w14:textId="77777777" w:rsidR="00737D79" w:rsidRDefault="00737D79" w:rsidP="009139A6">
      <w:r>
        <w:separator/>
      </w:r>
    </w:p>
  </w:endnote>
  <w:endnote w:type="continuationSeparator" w:id="0">
    <w:p w14:paraId="5F21909C" w14:textId="77777777" w:rsidR="00737D79" w:rsidRDefault="00737D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023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F44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83C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28401" w14:textId="77777777" w:rsidR="00737D79" w:rsidRDefault="00737D79" w:rsidP="009139A6">
      <w:r>
        <w:separator/>
      </w:r>
    </w:p>
  </w:footnote>
  <w:footnote w:type="continuationSeparator" w:id="0">
    <w:p w14:paraId="2DF4BFE1" w14:textId="77777777" w:rsidR="00737D79" w:rsidRDefault="00737D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BC7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BE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39B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D79"/>
    <w:rsid w:val="000666E0"/>
    <w:rsid w:val="002510B7"/>
    <w:rsid w:val="005C130B"/>
    <w:rsid w:val="00737D7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4DB99"/>
  <w15:chartTrackingRefBased/>
  <w15:docId w15:val="{692FEAD5-22A9-4BFC-A647-F20E3047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2021-05-27T18:26:00Z</dcterms:created>
  <dcterms:modified xsi:type="dcterms:W3CDTF">2021-05-27T18:27:00Z</dcterms:modified>
</cp:coreProperties>
</file>